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D9" w:rsidRPr="004C5BCE" w:rsidRDefault="00F745D9" w:rsidP="004C5BCE">
      <w:pPr>
        <w:spacing w:line="480" w:lineRule="exact"/>
        <w:jc w:val="left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附件</w:t>
      </w:r>
      <w:r>
        <w:rPr>
          <w:rFonts w:ascii="仿宋_GB2312" w:eastAsia="仿宋_GB2312" w:hAnsi="华文中宋"/>
          <w:sz w:val="28"/>
          <w:szCs w:val="28"/>
        </w:rPr>
        <w:t>1</w:t>
      </w:r>
    </w:p>
    <w:p w:rsidR="00F745D9" w:rsidRPr="00A45C42" w:rsidRDefault="00F745D9" w:rsidP="00A45C42">
      <w:pPr>
        <w:spacing w:line="480" w:lineRule="exact"/>
        <w:jc w:val="center"/>
        <w:rPr>
          <w:rFonts w:ascii="华文中宋" w:eastAsia="华文中宋" w:hAnsi="华文中宋"/>
          <w:sz w:val="28"/>
          <w:szCs w:val="28"/>
        </w:rPr>
      </w:pPr>
      <w:r w:rsidRPr="00A45C42">
        <w:rPr>
          <w:rFonts w:ascii="华文中宋" w:eastAsia="华文中宋" w:hAnsi="华文中宋" w:hint="eastAsia"/>
          <w:sz w:val="28"/>
          <w:szCs w:val="28"/>
        </w:rPr>
        <w:t>中国妇幼保健协会</w:t>
      </w:r>
    </w:p>
    <w:p w:rsidR="00F745D9" w:rsidRPr="00A45C42" w:rsidRDefault="00F745D9" w:rsidP="00A45C42">
      <w:pPr>
        <w:spacing w:line="480" w:lineRule="exact"/>
        <w:jc w:val="center"/>
        <w:rPr>
          <w:rFonts w:ascii="华文中宋" w:eastAsia="华文中宋" w:hAnsi="华文中宋"/>
          <w:sz w:val="28"/>
          <w:szCs w:val="28"/>
        </w:rPr>
      </w:pPr>
      <w:r w:rsidRPr="00A45C42">
        <w:rPr>
          <w:rFonts w:ascii="华文中宋" w:eastAsia="华文中宋" w:hAnsi="华文中宋" w:hint="eastAsia"/>
          <w:sz w:val="28"/>
          <w:szCs w:val="28"/>
        </w:rPr>
        <w:t>母婴友好医院评估程序</w:t>
      </w:r>
    </w:p>
    <w:p w:rsidR="00F745D9" w:rsidRDefault="00F745D9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</w:p>
    <w:p w:rsidR="00F745D9" w:rsidRPr="005A0E45" w:rsidRDefault="00F745D9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  <w:r w:rsidRPr="005A0E45">
        <w:rPr>
          <w:rFonts w:ascii="华文中宋" w:eastAsia="华文中宋" w:hAnsi="华文中宋" w:hint="eastAsia"/>
          <w:sz w:val="24"/>
          <w:szCs w:val="24"/>
        </w:rPr>
        <w:t>评估程序</w:t>
      </w:r>
    </w:p>
    <w:p w:rsidR="00F745D9" w:rsidRPr="005A0E45" w:rsidRDefault="00F745D9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  <w:r>
        <w:rPr>
          <w:noProof/>
        </w:rPr>
        <w:pict>
          <v:group id="组合 23" o:spid="_x0000_s1026" style="position:absolute;left:0;text-align:left;margin-left:18pt;margin-top:37.6pt;width:340.5pt;height:487.8pt;z-index:251658240" coordsize="43243,6496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top:18288;width:43243;height:7143;visibility:visible" strokeweight=".5pt">
              <v:textbox style="mso-next-textbox:#文本框 2">
                <w:txbxContent>
                  <w:p w:rsidR="00F745D9" w:rsidRPr="005A0E45" w:rsidRDefault="00F745D9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省妇幼保健协会或省卫生行政部门组织省级产科、妇幼保健及助产专家，根据母婴友好医院评估标准，对申报医院进行省级评审</w:t>
                    </w:r>
                  </w:p>
                </w:txbxContent>
              </v:textbox>
            </v:shape>
            <v:shape id="文本框 3" o:spid="_x0000_s1028" type="#_x0000_t202" style="position:absolute;top:29432;width:43243;height:5524;visibility:visible" strokeweight=".5pt">
              <v:textbox style="mso-next-textbox:#文本框 3">
                <w:txbxContent>
                  <w:p w:rsidR="00F745D9" w:rsidRPr="005A0E45" w:rsidRDefault="00F745D9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省妇幼保健协会或省卫生行政部门将省级评审</w:t>
                    </w:r>
                    <w:r>
                      <w:rPr>
                        <w:rFonts w:ascii="华文中宋" w:eastAsia="华文中宋" w:hAnsi="华文中宋" w:hint="eastAsia"/>
                        <w:szCs w:val="21"/>
                      </w:rPr>
                      <w:t>通过的</w:t>
                    </w:r>
                    <w:bookmarkStart w:id="0" w:name="_GoBack"/>
                    <w:bookmarkEnd w:id="0"/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的医院名单，上报中国妇幼保健协会</w:t>
                    </w:r>
                  </w:p>
                </w:txbxContent>
              </v:textbox>
            </v:shape>
            <v:shape id="文本框 4" o:spid="_x0000_s1029" type="#_x0000_t202" style="position:absolute;width:43243;height:5238;visibility:visible" strokeweight=".5pt">
              <v:textbox style="mso-next-textbox:#文本框 4">
                <w:txbxContent>
                  <w:p w:rsidR="00F745D9" w:rsidRPr="005A0E45" w:rsidRDefault="00F745D9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根据母婴友好医院评估标准，医院进行自评估，并对不合格的地方进行整改</w:t>
                    </w:r>
                    <w:r>
                      <w:rPr>
                        <w:rFonts w:ascii="华文中宋" w:eastAsia="华文中宋" w:hAnsi="华文中宋" w:hint="eastAsia"/>
                        <w:szCs w:val="21"/>
                      </w:rPr>
                      <w:t>至符合评估标准</w:t>
                    </w:r>
                  </w:p>
                </w:txbxContent>
              </v:textbox>
            </v:shape>
            <v:shape id="文本框 5" o:spid="_x0000_s1030" type="#_x0000_t202" style="position:absolute;left:24860;top:48863;width:18383;height:16097;visibility:visible" strokeweight=".5pt">
              <v:textbox style="mso-next-textbox:#文本框 5">
                <w:txbxContent>
                  <w:p w:rsidR="00F745D9" w:rsidRPr="005A0E45" w:rsidRDefault="00F745D9" w:rsidP="00FB3E92">
                    <w:pPr>
                      <w:spacing w:line="36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抽查医院经复核为不合格时，省级上报的所有医院均属不合格，国家级专家组将提出整改意见。经过整改之后，至少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3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个月后可以继续申报。</w:t>
                    </w:r>
                  </w:p>
                </w:txbxContent>
              </v:textbox>
            </v:shape>
            <v:shape id="文本框 7" o:spid="_x0000_s1031" type="#_x0000_t202" style="position:absolute;top:48958;width:18383;height:16002;visibility:visible" strokeweight=".5pt">
              <v:textbox style="mso-next-textbox:#文本框 7">
                <w:txbxContent>
                  <w:p w:rsidR="00F745D9" w:rsidRPr="005A0E45" w:rsidRDefault="00F745D9" w:rsidP="00FB3E92">
                    <w:pPr>
                      <w:spacing w:line="36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抽查医院经复核为合格时，省级上报的所有医院均认定为合格的母婴友好医院，由中国妇幼保健协会备案、颁发母婴友好医院牌匾及其荣誉证书</w:t>
                    </w:r>
                  </w:p>
                </w:txbxContent>
              </v:textbox>
            </v:shape>
            <v:shape id="文本框 8" o:spid="_x0000_s1032" type="#_x0000_t202" style="position:absolute;top:38481;width:43243;height:6858;visibility:visible" strokeweight=".5pt">
              <v:textbox style="mso-next-textbox:#文本框 8">
                <w:txbxContent>
                  <w:p w:rsidR="00F745D9" w:rsidRPr="005A0E45" w:rsidRDefault="00F745D9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中国妇幼保健协会与省妇幼保健协会或省卫生行政部门协商，从上报名单中随机抽取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2-3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所医院，由中国妇幼保健协会组织国家级专家组进行复核</w:t>
                    </w:r>
                  </w:p>
                </w:txbxContent>
              </v:textbox>
            </v:shape>
            <v:shape id="文本框 9" o:spid="_x0000_s1033" type="#_x0000_t202" style="position:absolute;top:9334;width:43243;height:5239;visibility:visible" strokeweight=".5pt">
              <v:textbox style="mso-next-textbox:#文本框 9">
                <w:txbxContent>
                  <w:p w:rsidR="00F745D9" w:rsidRPr="005A0E45" w:rsidRDefault="00F745D9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填写母婴友好医院申报表、医院基本情况、相关数据表以及医院的自评估表，上报省妇幼保健协会或省卫生行政部门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3" o:spid="_x0000_s1034" type="#_x0000_t32" style="position:absolute;left:9144;top:45339;width:0;height:3905;visibility:visible" o:connectortype="straight" strokeweight=".5pt">
              <v:stroke endarrow="block" joinstyle="miter"/>
            </v:shape>
            <v:shape id="直接箭头连接符 14" o:spid="_x0000_s1035" type="#_x0000_t32" style="position:absolute;left:21621;top:34861;width:0;height:3905;visibility:visible" o:connectortype="straight" strokeweight=".5pt">
              <v:stroke endarrow="block" joinstyle="miter"/>
            </v:shape>
            <v:shape id="直接箭头连接符 19" o:spid="_x0000_s1036" type="#_x0000_t32" style="position:absolute;left:21621;top:5334;width:0;height:3905;visibility:visible" o:connectortype="straight" strokeweight=".5pt">
              <v:stroke endarrow="block" joinstyle="miter"/>
            </v:shape>
            <v:shape id="直接箭头连接符 21" o:spid="_x0000_s1037" type="#_x0000_t32" style="position:absolute;left:21621;top:25527;width:0;height:3905;visibility:visible" o:connectortype="straight" strokeweight=".5pt">
              <v:stroke endarrow="block" joinstyle="miter"/>
            </v:shape>
            <v:shape id="直接箭头连接符 22" o:spid="_x0000_s1038" type="#_x0000_t32" style="position:absolute;left:34004;top:45339;width:0;height:3905;visibility:visible" o:connectortype="straight" strokeweight=".5pt">
              <v:stroke endarrow="block" joinstyle="miter"/>
            </v:shape>
            <w10:wrap type="topAndBottom"/>
          </v:group>
        </w:pict>
      </w:r>
      <w:r w:rsidRPr="005A0E45">
        <w:rPr>
          <w:rFonts w:ascii="华文中宋" w:eastAsia="华文中宋" w:hAnsi="华文中宋" w:hint="eastAsia"/>
          <w:sz w:val="24"/>
          <w:szCs w:val="24"/>
        </w:rPr>
        <w:t>根据母婴友好医院评估的过程和经验，现将程序总结如下（如图所示）</w:t>
      </w:r>
    </w:p>
    <w:p w:rsidR="00F745D9" w:rsidRPr="005A0E45" w:rsidRDefault="00F745D9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</w:p>
    <w:p w:rsidR="00F745D9" w:rsidRPr="00A86196" w:rsidRDefault="00F745D9" w:rsidP="00A86196">
      <w:pPr>
        <w:spacing w:line="500" w:lineRule="exact"/>
        <w:rPr>
          <w:b/>
          <w:sz w:val="24"/>
          <w:szCs w:val="24"/>
        </w:rPr>
      </w:pPr>
    </w:p>
    <w:sectPr w:rsidR="00F745D9" w:rsidRPr="00A86196" w:rsidSect="00D71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07D"/>
    <w:rsid w:val="000C60C4"/>
    <w:rsid w:val="0021546A"/>
    <w:rsid w:val="00264FE3"/>
    <w:rsid w:val="00303C2D"/>
    <w:rsid w:val="004C3940"/>
    <w:rsid w:val="004C5BCE"/>
    <w:rsid w:val="005A0E45"/>
    <w:rsid w:val="006E4281"/>
    <w:rsid w:val="00731A96"/>
    <w:rsid w:val="007A5EF5"/>
    <w:rsid w:val="007B407D"/>
    <w:rsid w:val="00825127"/>
    <w:rsid w:val="00942856"/>
    <w:rsid w:val="00950FD5"/>
    <w:rsid w:val="00A45C42"/>
    <w:rsid w:val="00A86196"/>
    <w:rsid w:val="00B4541A"/>
    <w:rsid w:val="00BB0829"/>
    <w:rsid w:val="00D60852"/>
    <w:rsid w:val="00D71F13"/>
    <w:rsid w:val="00DA4618"/>
    <w:rsid w:val="00DA739D"/>
    <w:rsid w:val="00F745D9"/>
    <w:rsid w:val="00FB3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07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9</Words>
  <Characters>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Pangruyan</dc:creator>
  <cp:keywords/>
  <dc:description/>
  <cp:lastModifiedBy>Legend</cp:lastModifiedBy>
  <cp:revision>8</cp:revision>
  <dcterms:created xsi:type="dcterms:W3CDTF">2016-06-16T03:19:00Z</dcterms:created>
  <dcterms:modified xsi:type="dcterms:W3CDTF">2018-09-05T03:03:00Z</dcterms:modified>
</cp:coreProperties>
</file>